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97FD1" w14:textId="479B6797" w:rsidR="001D50E7" w:rsidRDefault="001D50E7" w:rsidP="001D50E7">
      <w:pPr>
        <w:pStyle w:val="a3"/>
      </w:pPr>
      <w:r w:rsidRPr="00663C42">
        <w:rPr>
          <w:rFonts w:hint="eastAsia"/>
        </w:rPr>
        <w:t>第</w:t>
      </w:r>
      <w:r w:rsidR="00961271">
        <w:rPr>
          <w:rFonts w:hint="eastAsia"/>
        </w:rPr>
        <w:t>１４</w:t>
      </w:r>
      <w:r w:rsidRPr="00663C42">
        <w:rPr>
          <w:rFonts w:hint="eastAsia"/>
        </w:rPr>
        <w:t>号様式（第</w:t>
      </w:r>
      <w:r w:rsidR="00961271">
        <w:rPr>
          <w:rFonts w:hint="eastAsia"/>
        </w:rPr>
        <w:t>１８</w:t>
      </w:r>
      <w:r w:rsidRPr="00663C42">
        <w:rPr>
          <w:rFonts w:hint="eastAsia"/>
        </w:rPr>
        <w:t>条関係）</w:t>
      </w:r>
    </w:p>
    <w:p w14:paraId="0B0FCE7E" w14:textId="77777777" w:rsidR="00961271" w:rsidRPr="00663C42" w:rsidRDefault="00961271" w:rsidP="001D50E7">
      <w:pPr>
        <w:pStyle w:val="a3"/>
      </w:pPr>
    </w:p>
    <w:p w14:paraId="1FF97475" w14:textId="77777777" w:rsidR="00C81337" w:rsidRPr="00663C42" w:rsidRDefault="00C81337">
      <w:pPr>
        <w:jc w:val="center"/>
      </w:pPr>
      <w:r w:rsidRPr="00663C42">
        <w:rPr>
          <w:rFonts w:hint="eastAsia"/>
        </w:rPr>
        <w:t>連帯保証人（住所、氏名、職業）変更届</w:t>
      </w:r>
    </w:p>
    <w:p w14:paraId="3FF565F9" w14:textId="77777777" w:rsidR="00C81337" w:rsidRPr="00663C42" w:rsidRDefault="00C81337"/>
    <w:p w14:paraId="4455E782" w14:textId="3C8CF06F" w:rsidR="00C81337" w:rsidRPr="00663C42" w:rsidRDefault="00124C8C" w:rsidP="00124C8C">
      <w:pPr>
        <w:jc w:val="left"/>
      </w:pPr>
      <w:r>
        <w:rPr>
          <w:rFonts w:hint="eastAsia"/>
        </w:rPr>
        <w:t xml:space="preserve">　　　　　　　　　　　　　　　　　　　　　　　　　　　　　　　</w:t>
      </w:r>
      <w:r w:rsidR="00961271">
        <w:rPr>
          <w:rFonts w:hint="eastAsia"/>
        </w:rPr>
        <w:t xml:space="preserve">　　</w:t>
      </w:r>
      <w:r w:rsidR="00C81337" w:rsidRPr="00663C42">
        <w:rPr>
          <w:rFonts w:hint="eastAsia"/>
        </w:rPr>
        <w:t>年　　月　　日</w:t>
      </w:r>
    </w:p>
    <w:p w14:paraId="2E9F4F34" w14:textId="30775B95" w:rsidR="00C81337" w:rsidRPr="00663C42" w:rsidRDefault="00C81337">
      <w:r w:rsidRPr="00663C42">
        <w:rPr>
          <w:rFonts w:hint="eastAsia"/>
        </w:rPr>
        <w:t xml:space="preserve">　三重県知事　宛て</w:t>
      </w:r>
    </w:p>
    <w:p w14:paraId="30AE43BA" w14:textId="77777777" w:rsidR="001D50E7" w:rsidRPr="00663C42" w:rsidRDefault="001D50E7">
      <w:pPr>
        <w:jc w:val="right"/>
      </w:pPr>
    </w:p>
    <w:p w14:paraId="2868F523" w14:textId="68E17B01" w:rsidR="00C81337" w:rsidRPr="00663C42" w:rsidRDefault="00124C8C" w:rsidP="00124C8C">
      <w:pPr>
        <w:jc w:val="left"/>
      </w:pPr>
      <w:r>
        <w:rPr>
          <w:rFonts w:hint="eastAsia"/>
        </w:rPr>
        <w:t xml:space="preserve">　　　　　　　　　　　　　　　　　</w:t>
      </w:r>
      <w:r w:rsidR="00C81337" w:rsidRPr="00663C42">
        <w:rPr>
          <w:rFonts w:hint="eastAsia"/>
        </w:rPr>
        <w:t xml:space="preserve">申請者（本人）住所　</w:t>
      </w:r>
      <w:r w:rsidR="00961271">
        <w:rPr>
          <w:rFonts w:hint="eastAsia"/>
        </w:rPr>
        <w:t>〒</w:t>
      </w:r>
      <w:r w:rsidR="00C81337" w:rsidRPr="00663C42">
        <w:rPr>
          <w:rFonts w:hint="eastAsia"/>
        </w:rPr>
        <w:t xml:space="preserve">　　　　　　　　　　　　　</w:t>
      </w:r>
    </w:p>
    <w:p w14:paraId="5D910CE4" w14:textId="77777777" w:rsidR="00C81337" w:rsidRPr="00663C42" w:rsidRDefault="00124C8C" w:rsidP="00124C8C">
      <w:pPr>
        <w:jc w:val="left"/>
      </w:pPr>
      <w:r>
        <w:rPr>
          <w:rFonts w:hint="eastAsia"/>
        </w:rPr>
        <w:t xml:space="preserve">　　　　　　　　　　　　　　　　　　　　　　　　</w:t>
      </w:r>
      <w:r w:rsidR="00C81337" w:rsidRPr="00663C42">
        <w:rPr>
          <w:rFonts w:hint="eastAsia"/>
        </w:rPr>
        <w:t xml:space="preserve">氏名　　　　　　　　　　　</w:t>
      </w:r>
      <w:r w:rsidR="00230344" w:rsidRPr="00663C42">
        <w:rPr>
          <w:rFonts w:hint="eastAsia"/>
        </w:rPr>
        <w:t xml:space="preserve">　</w:t>
      </w:r>
      <w:r w:rsidR="00C81337" w:rsidRPr="00663C42">
        <w:rPr>
          <w:rFonts w:hint="eastAsia"/>
        </w:rPr>
        <w:t xml:space="preserve">　　</w:t>
      </w:r>
    </w:p>
    <w:p w14:paraId="20A8641E" w14:textId="1A63FF73" w:rsidR="00C81337" w:rsidRPr="00663C42" w:rsidRDefault="00124C8C" w:rsidP="00124C8C">
      <w:pPr>
        <w:jc w:val="left"/>
      </w:pPr>
      <w:r>
        <w:rPr>
          <w:rFonts w:hint="eastAsia"/>
        </w:rPr>
        <w:t xml:space="preserve">　　　　　　　　　　　　　　　　　　　　　　</w:t>
      </w:r>
      <w:r w:rsidR="00C81337" w:rsidRPr="00663C42">
        <w:rPr>
          <w:rFonts w:hint="eastAsia"/>
        </w:rPr>
        <w:t xml:space="preserve">決定番号　　　　　　　</w:t>
      </w:r>
      <w:r w:rsidR="00961271">
        <w:rPr>
          <w:rFonts w:hint="eastAsia"/>
        </w:rPr>
        <w:t>－</w:t>
      </w:r>
      <w:r w:rsidR="00C81337" w:rsidRPr="00663C42">
        <w:rPr>
          <w:rFonts w:hint="eastAsia"/>
        </w:rPr>
        <w:t xml:space="preserve">　　　　　　</w:t>
      </w:r>
    </w:p>
    <w:p w14:paraId="77158BD7" w14:textId="38798CE5" w:rsidR="00E25F44" w:rsidRPr="00663C42" w:rsidRDefault="00124C8C" w:rsidP="00124C8C">
      <w:pPr>
        <w:jc w:val="left"/>
      </w:pPr>
      <w:r>
        <w:rPr>
          <w:rFonts w:hint="eastAsia"/>
        </w:rPr>
        <w:t xml:space="preserve">　　　　　　　　　　　　　　　　　　</w:t>
      </w:r>
      <w:r w:rsidR="009136D5">
        <w:rPr>
          <w:rFonts w:hint="eastAsia"/>
        </w:rPr>
        <w:t xml:space="preserve"> </w:t>
      </w:r>
      <w:r w:rsidR="00E25F44" w:rsidRPr="00663C42">
        <w:rPr>
          <w:rFonts w:hint="eastAsia"/>
        </w:rPr>
        <w:t xml:space="preserve">電話番号（携帯）　　　　　　　　　　　　　</w:t>
      </w:r>
    </w:p>
    <w:p w14:paraId="10A2B91C" w14:textId="77777777" w:rsidR="00E25F44" w:rsidRPr="00663C42" w:rsidRDefault="00124C8C" w:rsidP="00124C8C">
      <w:pPr>
        <w:jc w:val="left"/>
      </w:pPr>
      <w:r>
        <w:rPr>
          <w:rFonts w:hint="eastAsia"/>
        </w:rPr>
        <w:t xml:space="preserve">　　　　　　　　　　　　　　　　　　　</w:t>
      </w:r>
      <w:r w:rsidR="00E25F44" w:rsidRPr="00663C42">
        <w:rPr>
          <w:rFonts w:hint="eastAsia"/>
        </w:rPr>
        <w:t xml:space="preserve">メールアドレス　　　　　　　　　　　　　　</w:t>
      </w:r>
    </w:p>
    <w:p w14:paraId="4DA42057" w14:textId="77777777" w:rsidR="00C81337" w:rsidRPr="00663C42" w:rsidRDefault="00C81337"/>
    <w:p w14:paraId="2C799A26" w14:textId="77777777" w:rsidR="00C81337" w:rsidRPr="00663C42" w:rsidRDefault="00C81337" w:rsidP="00651675">
      <w:pPr>
        <w:spacing w:line="300" w:lineRule="exact"/>
      </w:pPr>
      <w:r w:rsidRPr="00663C42">
        <w:rPr>
          <w:rFonts w:hint="eastAsia"/>
        </w:rPr>
        <w:t xml:space="preserve">　　次のとおり連帯保証人について変更がありましたので届け出ます。</w:t>
      </w:r>
    </w:p>
    <w:p w14:paraId="501B76E6" w14:textId="77777777" w:rsidR="00107DD7" w:rsidRPr="00663C42" w:rsidRDefault="00107DD7" w:rsidP="00651675">
      <w:pPr>
        <w:spacing w:after="105" w:line="300" w:lineRule="exact"/>
        <w:ind w:left="200" w:hanging="200"/>
        <w:rPr>
          <w:snapToGrid w:val="0"/>
        </w:rPr>
      </w:pPr>
      <w:r w:rsidRPr="00663C42">
        <w:rPr>
          <w:rFonts w:hint="eastAsia"/>
          <w:snapToGrid w:val="0"/>
        </w:rPr>
        <w:t xml:space="preserve">　　なお、届出の内容について、必要な範囲内で、関係機関に対し照会その他必要な調査を行うことについて同意します。</w:t>
      </w:r>
    </w:p>
    <w:p w14:paraId="48AD4041" w14:textId="77777777" w:rsidR="00107DD7" w:rsidRPr="00663C42" w:rsidRDefault="00107DD7"/>
    <w:p w14:paraId="3986CA44" w14:textId="570E5ABA" w:rsidR="00C81337" w:rsidRPr="00663C42" w:rsidRDefault="00C81337" w:rsidP="00124C8C">
      <w:pPr>
        <w:jc w:val="left"/>
      </w:pPr>
      <w:r w:rsidRPr="00663C42">
        <w:rPr>
          <w:rFonts w:hint="eastAsia"/>
        </w:rPr>
        <w:t>１　変更事項</w:t>
      </w:r>
    </w:p>
    <w:p w14:paraId="030A6594" w14:textId="1D1DCB88" w:rsidR="00C81337" w:rsidRPr="00663C42" w:rsidRDefault="00C81337" w:rsidP="00961271">
      <w:pPr>
        <w:jc w:val="left"/>
      </w:pPr>
      <w:r w:rsidRPr="00663C42">
        <w:rPr>
          <w:rFonts w:hint="eastAsia"/>
        </w:rPr>
        <w:t xml:space="preserve">　　</w:t>
      </w:r>
      <w:r w:rsidR="00961271">
        <w:rPr>
          <w:rFonts w:hint="eastAsia"/>
        </w:rPr>
        <w:t xml:space="preserve">　</w:t>
      </w:r>
      <w:r w:rsidRPr="00663C42">
        <w:rPr>
          <w:rFonts w:hint="eastAsia"/>
        </w:rPr>
        <w:t>変更前</w:t>
      </w:r>
    </w:p>
    <w:p w14:paraId="40E78E32" w14:textId="77777777" w:rsidR="00C81337" w:rsidRDefault="00C81337"/>
    <w:p w14:paraId="583DD2E5" w14:textId="77777777" w:rsidR="00961271" w:rsidRPr="00663C42" w:rsidRDefault="00961271"/>
    <w:p w14:paraId="0E46ED2F" w14:textId="1B15D65B" w:rsidR="00C81337" w:rsidRPr="00663C42" w:rsidRDefault="00C81337" w:rsidP="00124C8C">
      <w:pPr>
        <w:jc w:val="left"/>
      </w:pPr>
      <w:r w:rsidRPr="00663C42">
        <w:rPr>
          <w:rFonts w:hint="eastAsia"/>
        </w:rPr>
        <w:t xml:space="preserve">　　</w:t>
      </w:r>
      <w:r w:rsidR="00961271">
        <w:rPr>
          <w:rFonts w:hint="eastAsia"/>
        </w:rPr>
        <w:t xml:space="preserve">　</w:t>
      </w:r>
      <w:r w:rsidRPr="00663C42">
        <w:rPr>
          <w:rFonts w:hint="eastAsia"/>
        </w:rPr>
        <w:t>変更後</w:t>
      </w:r>
    </w:p>
    <w:p w14:paraId="5205E676" w14:textId="77777777" w:rsidR="006A65FC" w:rsidRDefault="006A65FC"/>
    <w:p w14:paraId="15AAEB24" w14:textId="77777777" w:rsidR="00961271" w:rsidRPr="00961271" w:rsidRDefault="00961271"/>
    <w:p w14:paraId="47671429" w14:textId="7223D86B" w:rsidR="006A65FC" w:rsidRPr="00663C42" w:rsidRDefault="006A65FC" w:rsidP="00525ED6">
      <w:pPr>
        <w:ind w:leftChars="135" w:left="283"/>
      </w:pPr>
      <w:r w:rsidRPr="00663C42">
        <w:rPr>
          <w:rFonts w:hint="eastAsia"/>
        </w:rPr>
        <w:t xml:space="preserve">　連帯保証人を変更した場合はその</w:t>
      </w:r>
      <w:r w:rsidR="005B530F" w:rsidRPr="00663C42">
        <w:rPr>
          <w:rFonts w:hint="eastAsia"/>
        </w:rPr>
        <w:t>住所、</w:t>
      </w:r>
      <w:r w:rsidRPr="00663C42">
        <w:rPr>
          <w:rFonts w:hint="eastAsia"/>
        </w:rPr>
        <w:t>連絡先</w:t>
      </w:r>
    </w:p>
    <w:p w14:paraId="587D33D2" w14:textId="7A108525" w:rsidR="006A65FC" w:rsidRPr="00663C42" w:rsidRDefault="006A65FC" w:rsidP="00651675">
      <w:pPr>
        <w:spacing w:line="440" w:lineRule="exact"/>
        <w:ind w:leftChars="135" w:left="283"/>
        <w:jc w:val="left"/>
      </w:pPr>
      <w:r w:rsidRPr="00663C42">
        <w:rPr>
          <w:rFonts w:hint="eastAsia"/>
        </w:rPr>
        <w:t xml:space="preserve">　　　住　</w:t>
      </w:r>
      <w:r w:rsidR="00961271">
        <w:rPr>
          <w:rFonts w:hint="eastAsia"/>
        </w:rPr>
        <w:t xml:space="preserve">　</w:t>
      </w:r>
      <w:r w:rsidRPr="00663C42">
        <w:rPr>
          <w:rFonts w:hint="eastAsia"/>
        </w:rPr>
        <w:t>所：</w:t>
      </w:r>
      <w:r w:rsidR="00961271">
        <w:rPr>
          <w:rFonts w:hint="eastAsia"/>
        </w:rPr>
        <w:t xml:space="preserve"> </w:t>
      </w:r>
      <w:r w:rsidRPr="00663C42">
        <w:rPr>
          <w:rFonts w:hint="eastAsia"/>
        </w:rPr>
        <w:t>〒</w:t>
      </w:r>
    </w:p>
    <w:p w14:paraId="5639F1B4" w14:textId="00E0D3DD" w:rsidR="006A65FC" w:rsidRPr="00663C42" w:rsidRDefault="006A65FC" w:rsidP="00651675">
      <w:pPr>
        <w:spacing w:line="440" w:lineRule="exact"/>
        <w:ind w:leftChars="135" w:left="283"/>
        <w:jc w:val="left"/>
      </w:pPr>
      <w:r w:rsidRPr="00663C42">
        <w:rPr>
          <w:rFonts w:hint="eastAsia"/>
        </w:rPr>
        <w:t xml:space="preserve">　　　電話番号：</w:t>
      </w:r>
    </w:p>
    <w:p w14:paraId="07FA6E3F" w14:textId="639B8287" w:rsidR="006A65FC" w:rsidRPr="00663C42" w:rsidRDefault="006A65FC" w:rsidP="00651675">
      <w:pPr>
        <w:spacing w:line="440" w:lineRule="exact"/>
        <w:ind w:leftChars="135" w:left="283"/>
        <w:jc w:val="left"/>
      </w:pPr>
      <w:r w:rsidRPr="00663C42">
        <w:rPr>
          <w:rFonts w:hint="eastAsia"/>
        </w:rPr>
        <w:t>メールアドレス：</w:t>
      </w:r>
    </w:p>
    <w:p w14:paraId="72EA03C0" w14:textId="634C0E1B" w:rsidR="00C81337" w:rsidRDefault="00525ED6" w:rsidP="00651675">
      <w:pPr>
        <w:spacing w:line="440" w:lineRule="exact"/>
        <w:ind w:leftChars="135" w:left="283"/>
        <w:jc w:val="left"/>
      </w:pPr>
      <w:r w:rsidRPr="00663C42">
        <w:rPr>
          <w:rFonts w:hint="eastAsia"/>
        </w:rPr>
        <w:t xml:space="preserve">　　　職</w:t>
      </w:r>
      <w:r w:rsidR="00961271">
        <w:rPr>
          <w:rFonts w:hint="eastAsia"/>
        </w:rPr>
        <w:t xml:space="preserve">　　</w:t>
      </w:r>
      <w:r w:rsidRPr="00663C42">
        <w:rPr>
          <w:rFonts w:hint="eastAsia"/>
        </w:rPr>
        <w:t>業</w:t>
      </w:r>
      <w:r w:rsidR="00961271">
        <w:rPr>
          <w:rFonts w:hint="eastAsia"/>
        </w:rPr>
        <w:t>：</w:t>
      </w:r>
    </w:p>
    <w:p w14:paraId="25AEE8BC" w14:textId="77777777" w:rsidR="00961271" w:rsidRPr="00663C42" w:rsidRDefault="00961271" w:rsidP="00961271">
      <w:pPr>
        <w:ind w:leftChars="135" w:left="283"/>
        <w:jc w:val="left"/>
      </w:pPr>
    </w:p>
    <w:p w14:paraId="169ECAAC" w14:textId="77777777" w:rsidR="00C81337" w:rsidRPr="00663C42" w:rsidRDefault="00C81337" w:rsidP="00124C8C">
      <w:pPr>
        <w:jc w:val="left"/>
      </w:pPr>
      <w:r w:rsidRPr="00663C42">
        <w:rPr>
          <w:rFonts w:hint="eastAsia"/>
        </w:rPr>
        <w:t xml:space="preserve">　２　変更年月日　　　　　　年　　月　　日</w:t>
      </w:r>
    </w:p>
    <w:p w14:paraId="64D1EDF1" w14:textId="77777777" w:rsidR="00C81337" w:rsidRPr="00663C42" w:rsidRDefault="00C81337"/>
    <w:p w14:paraId="64A21F00" w14:textId="77777777" w:rsidR="00C81337" w:rsidRPr="00663C42" w:rsidRDefault="00C81337">
      <w:r w:rsidRPr="00663C42">
        <w:rPr>
          <w:rFonts w:hint="eastAsia"/>
        </w:rPr>
        <w:t xml:space="preserve">　</w:t>
      </w:r>
      <w:r w:rsidRPr="00651675">
        <w:rPr>
          <w:rFonts w:hint="eastAsia"/>
          <w:bdr w:val="single" w:sz="4" w:space="0" w:color="auto"/>
        </w:rPr>
        <w:t>添付書類</w:t>
      </w:r>
      <w:r w:rsidR="005B530F" w:rsidRPr="00663C42">
        <w:rPr>
          <w:rFonts w:hint="eastAsia"/>
        </w:rPr>
        <w:t>（連帯保証人を変更した場合）</w:t>
      </w:r>
    </w:p>
    <w:p w14:paraId="3A8C24C8" w14:textId="77777777" w:rsidR="00E25F44" w:rsidRPr="00663C42" w:rsidRDefault="00C81337">
      <w:r w:rsidRPr="00663C42">
        <w:rPr>
          <w:rFonts w:hint="eastAsia"/>
        </w:rPr>
        <w:t xml:space="preserve">　　</w:t>
      </w:r>
      <w:r w:rsidR="005B730E" w:rsidRPr="00663C42">
        <w:rPr>
          <w:rFonts w:hint="eastAsia"/>
        </w:rPr>
        <w:t xml:space="preserve">１　</w:t>
      </w:r>
      <w:r w:rsidRPr="00663C42">
        <w:rPr>
          <w:rFonts w:hint="eastAsia"/>
        </w:rPr>
        <w:t>変更後の連帯保証人の所得証明書</w:t>
      </w:r>
      <w:r w:rsidR="005B530F" w:rsidRPr="00663C42">
        <w:rPr>
          <w:rFonts w:hint="eastAsia"/>
        </w:rPr>
        <w:t>及び住民票</w:t>
      </w:r>
    </w:p>
    <w:p w14:paraId="2D6BE812" w14:textId="5B5E9817" w:rsidR="005B530F" w:rsidRPr="00663C42" w:rsidRDefault="005B730E">
      <w:r w:rsidRPr="00663C42">
        <w:rPr>
          <w:rFonts w:hint="eastAsia"/>
        </w:rPr>
        <w:t xml:space="preserve">　　２　申請者及び</w:t>
      </w:r>
      <w:r w:rsidR="005B530F" w:rsidRPr="00663C42">
        <w:rPr>
          <w:rFonts w:hint="eastAsia"/>
        </w:rPr>
        <w:t>変更後の</w:t>
      </w:r>
      <w:r w:rsidRPr="00663C42">
        <w:rPr>
          <w:rFonts w:hint="eastAsia"/>
        </w:rPr>
        <w:t>連帯保証人の</w:t>
      </w:r>
      <w:r w:rsidR="004E748F" w:rsidRPr="00663C42">
        <w:rPr>
          <w:rFonts w:hint="eastAsia"/>
        </w:rPr>
        <w:t>本人確認書類</w:t>
      </w:r>
      <w:r w:rsidRPr="00663C42">
        <w:rPr>
          <w:rFonts w:hint="eastAsia"/>
        </w:rPr>
        <w:t>（マイナンバーカード、運転免許</w:t>
      </w:r>
    </w:p>
    <w:p w14:paraId="1FB2C518" w14:textId="77777777" w:rsidR="005B730E" w:rsidRPr="00663C42" w:rsidRDefault="005B530F">
      <w:r w:rsidRPr="00663C42">
        <w:rPr>
          <w:rFonts w:hint="eastAsia"/>
        </w:rPr>
        <w:t xml:space="preserve">　　　　</w:t>
      </w:r>
      <w:r w:rsidR="005B730E" w:rsidRPr="00663C42">
        <w:rPr>
          <w:rFonts w:hint="eastAsia"/>
        </w:rPr>
        <w:t>証等）の写し</w:t>
      </w:r>
    </w:p>
    <w:sectPr w:rsidR="005B730E" w:rsidRPr="00663C42" w:rsidSect="00961271">
      <w:type w:val="continuous"/>
      <w:pgSz w:w="11906" w:h="16838" w:code="9"/>
      <w:pgMar w:top="1418" w:right="1701" w:bottom="1134"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7636" w14:textId="77777777" w:rsidR="00D64A21" w:rsidRDefault="00D64A21">
      <w:pPr>
        <w:spacing w:line="240" w:lineRule="auto"/>
      </w:pPr>
      <w:r>
        <w:separator/>
      </w:r>
    </w:p>
  </w:endnote>
  <w:endnote w:type="continuationSeparator" w:id="0">
    <w:p w14:paraId="6D1DDAE2" w14:textId="77777777" w:rsidR="00D64A21" w:rsidRDefault="00D64A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8857" w14:textId="77777777" w:rsidR="00D64A21" w:rsidRDefault="00D64A21">
      <w:pPr>
        <w:spacing w:line="240" w:lineRule="auto"/>
      </w:pPr>
      <w:r>
        <w:separator/>
      </w:r>
    </w:p>
  </w:footnote>
  <w:footnote w:type="continuationSeparator" w:id="0">
    <w:p w14:paraId="013B199E" w14:textId="77777777" w:rsidR="00D64A21" w:rsidRDefault="00D64A2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efaultTabStop w:val="210"/>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140D98"/>
    <w:rsid w:val="00107DD7"/>
    <w:rsid w:val="00124C8C"/>
    <w:rsid w:val="00140D98"/>
    <w:rsid w:val="00171C0D"/>
    <w:rsid w:val="001D50E7"/>
    <w:rsid w:val="00230344"/>
    <w:rsid w:val="00231733"/>
    <w:rsid w:val="002665D3"/>
    <w:rsid w:val="0035792E"/>
    <w:rsid w:val="003E55F1"/>
    <w:rsid w:val="004E748F"/>
    <w:rsid w:val="00525ED6"/>
    <w:rsid w:val="005B530F"/>
    <w:rsid w:val="005B730E"/>
    <w:rsid w:val="00651675"/>
    <w:rsid w:val="00652F3A"/>
    <w:rsid w:val="00663C42"/>
    <w:rsid w:val="006A65FC"/>
    <w:rsid w:val="007529D9"/>
    <w:rsid w:val="007C7AF8"/>
    <w:rsid w:val="00901ED4"/>
    <w:rsid w:val="009136D5"/>
    <w:rsid w:val="00961271"/>
    <w:rsid w:val="00976363"/>
    <w:rsid w:val="00A1785F"/>
    <w:rsid w:val="00C81337"/>
    <w:rsid w:val="00D64A21"/>
    <w:rsid w:val="00DE520B"/>
    <w:rsid w:val="00E25F44"/>
    <w:rsid w:val="00EC7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0505A622"/>
  <w14:defaultImageDpi w14:val="0"/>
  <w15:docId w15:val="{DA650209-44E0-4F04-9BD7-2856B0A88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38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eastAsia="ＭＳ 明朝" w:hAnsi="Century"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eastAsia="ＭＳ 明朝" w:hAnsi="Century" w:cs="ＭＳ 明朝"/>
      <w:sz w:val="21"/>
      <w:szCs w:val="21"/>
    </w:rPr>
  </w:style>
  <w:style w:type="character" w:styleId="a7">
    <w:name w:val="page number"/>
    <w:basedOn w:val="a0"/>
    <w:uiPriority w:val="99"/>
    <w:rPr>
      <w:rFonts w:cs="Times New Roman"/>
    </w:rPr>
  </w:style>
  <w:style w:type="paragraph" w:styleId="a8">
    <w:name w:val="Balloon Text"/>
    <w:basedOn w:val="a"/>
    <w:link w:val="a9"/>
    <w:uiPriority w:val="99"/>
    <w:semiHidden/>
    <w:unhideWhenUsed/>
    <w:rsid w:val="00E25F44"/>
    <w:pPr>
      <w:spacing w:line="240" w:lineRule="auto"/>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E25F44"/>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27096;&#24335;&#21152;&#38500;&#29992;38&#20493;&#65288;Reiki_KJ&#65289;.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様式加除用38倍（Reiki_KJ）.dot</Template>
  <TotalTime>12</TotalTime>
  <Pages>1</Pages>
  <Words>300</Words>
  <Characters>292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第14号様式</vt:lpstr>
    </vt:vector>
  </TitlesOfParts>
  <Company>mieken</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第14号様式</dc:title>
  <dc:subject> </dc:subject>
  <dc:creator>第一法規株式会社</dc:creator>
  <cp:keywords> </cp:keywords>
  <dc:description/>
  <cp:lastModifiedBy>西田 成慶</cp:lastModifiedBy>
  <cp:revision>5</cp:revision>
  <cp:lastPrinted>2021-01-13T10:44:00Z</cp:lastPrinted>
  <dcterms:created xsi:type="dcterms:W3CDTF">2021-02-18T09:20:00Z</dcterms:created>
  <dcterms:modified xsi:type="dcterms:W3CDTF">2025-06-24T11:37:00Z</dcterms:modified>
</cp:coreProperties>
</file>